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4485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FORDHAM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64F05E42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Tykeford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Priory, Buckinghamshire.</w:t>
      </w:r>
    </w:p>
    <w:p w14:paraId="745CEFCD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885E8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E5E7A1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him.</w:t>
      </w:r>
    </w:p>
    <w:p w14:paraId="4EF3D6DE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86D225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38CAED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DDF1B" w14:textId="77777777" w:rsidR="003F1A56" w:rsidRDefault="003F1A56" w:rsidP="003F1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2022</w:t>
      </w:r>
    </w:p>
    <w:p w14:paraId="6CDD74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6590" w14:textId="77777777" w:rsidR="003F1A56" w:rsidRDefault="003F1A56" w:rsidP="009139A6">
      <w:r>
        <w:separator/>
      </w:r>
    </w:p>
  </w:endnote>
  <w:endnote w:type="continuationSeparator" w:id="0">
    <w:p w14:paraId="29BBAA83" w14:textId="77777777" w:rsidR="003F1A56" w:rsidRDefault="003F1A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36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B3A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75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27B74" w14:textId="77777777" w:rsidR="003F1A56" w:rsidRDefault="003F1A56" w:rsidP="009139A6">
      <w:r>
        <w:separator/>
      </w:r>
    </w:p>
  </w:footnote>
  <w:footnote w:type="continuationSeparator" w:id="0">
    <w:p w14:paraId="6FA3C5B1" w14:textId="77777777" w:rsidR="003F1A56" w:rsidRDefault="003F1A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F3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24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03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56"/>
    <w:rsid w:val="000666E0"/>
    <w:rsid w:val="002510B7"/>
    <w:rsid w:val="003F1A5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54E45"/>
  <w15:chartTrackingRefBased/>
  <w15:docId w15:val="{BC7A00F6-1DBC-4DF8-8621-C13ECD22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1A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2022-06-26T15:43:00Z</dcterms:created>
  <dcterms:modified xsi:type="dcterms:W3CDTF">2022-06-26T15:44:00Z</dcterms:modified>
</cp:coreProperties>
</file>